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1AC43" w14:textId="77777777" w:rsidR="00474E34" w:rsidRDefault="00474E34" w:rsidP="00474E34">
      <w:pPr>
        <w:pStyle w:val="NoSpacing"/>
      </w:pPr>
      <w:r>
        <w:rPr>
          <w:u w:val="single"/>
        </w:rPr>
        <w:t>Richard MABLOT</w:t>
      </w:r>
      <w:r>
        <w:t xml:space="preserve">       (fl.1497)</w:t>
      </w:r>
    </w:p>
    <w:p w14:paraId="5BDA5F0E" w14:textId="77777777" w:rsidR="00474E34" w:rsidRDefault="00474E34" w:rsidP="00474E34">
      <w:pPr>
        <w:pStyle w:val="NoSpacing"/>
      </w:pPr>
      <w:r>
        <w:t xml:space="preserve">of </w:t>
      </w:r>
      <w:proofErr w:type="spellStart"/>
      <w:r>
        <w:t>Chelfield</w:t>
      </w:r>
      <w:proofErr w:type="spellEnd"/>
      <w:r>
        <w:t>, Kent.</w:t>
      </w:r>
    </w:p>
    <w:p w14:paraId="637D7852" w14:textId="77777777" w:rsidR="00474E34" w:rsidRDefault="00474E34" w:rsidP="00474E34">
      <w:pPr>
        <w:pStyle w:val="NoSpacing"/>
      </w:pPr>
    </w:p>
    <w:p w14:paraId="5F7DD2A1" w14:textId="77777777" w:rsidR="00474E34" w:rsidRDefault="00474E34" w:rsidP="00474E34">
      <w:pPr>
        <w:pStyle w:val="NoSpacing"/>
      </w:pPr>
    </w:p>
    <w:p w14:paraId="79065974" w14:textId="77777777" w:rsidR="00474E34" w:rsidRDefault="00474E34" w:rsidP="00474E34">
      <w:pPr>
        <w:pStyle w:val="NoSpacing"/>
      </w:pPr>
      <w:r>
        <w:tab/>
        <w:t>1497</w:t>
      </w:r>
      <w:r>
        <w:tab/>
        <w:t>He made his Will, in which he left a chalice worth 40s to the church of</w:t>
      </w:r>
    </w:p>
    <w:p w14:paraId="03A2B7B9" w14:textId="77777777" w:rsidR="00474E34" w:rsidRDefault="00474E34" w:rsidP="00474E34">
      <w:pPr>
        <w:pStyle w:val="NoSpacing"/>
      </w:pPr>
      <w:r>
        <w:tab/>
      </w:r>
      <w:r>
        <w:tab/>
        <w:t>Orpington.</w:t>
      </w:r>
    </w:p>
    <w:p w14:paraId="146EDBFF" w14:textId="77777777" w:rsidR="00474E34" w:rsidRDefault="00474E34" w:rsidP="00474E34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p.57)</w:t>
      </w:r>
    </w:p>
    <w:p w14:paraId="7BFA8A6B" w14:textId="77777777" w:rsidR="00474E34" w:rsidRDefault="00474E34" w:rsidP="00474E34">
      <w:pPr>
        <w:pStyle w:val="NoSpacing"/>
      </w:pPr>
    </w:p>
    <w:p w14:paraId="559D2155" w14:textId="77777777" w:rsidR="00474E34" w:rsidRDefault="00474E34" w:rsidP="00474E34">
      <w:pPr>
        <w:pStyle w:val="NoSpacing"/>
      </w:pPr>
    </w:p>
    <w:p w14:paraId="08149A77" w14:textId="77777777" w:rsidR="00474E34" w:rsidRDefault="00474E34" w:rsidP="00474E34">
      <w:pPr>
        <w:pStyle w:val="NoSpacing"/>
      </w:pPr>
      <w:r>
        <w:t>27 March 2019</w:t>
      </w:r>
    </w:p>
    <w:p w14:paraId="7502FB1A" w14:textId="77777777" w:rsidR="006B2F86" w:rsidRPr="00E71FC3" w:rsidRDefault="00474E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52EC0" w14:textId="77777777" w:rsidR="00474E34" w:rsidRDefault="00474E34" w:rsidP="00E71FC3">
      <w:pPr>
        <w:spacing w:after="0" w:line="240" w:lineRule="auto"/>
      </w:pPr>
      <w:r>
        <w:separator/>
      </w:r>
    </w:p>
  </w:endnote>
  <w:endnote w:type="continuationSeparator" w:id="0">
    <w:p w14:paraId="155C79EC" w14:textId="77777777" w:rsidR="00474E34" w:rsidRDefault="00474E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2E7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7FABA" w14:textId="77777777" w:rsidR="00474E34" w:rsidRDefault="00474E34" w:rsidP="00E71FC3">
      <w:pPr>
        <w:spacing w:after="0" w:line="240" w:lineRule="auto"/>
      </w:pPr>
      <w:r>
        <w:separator/>
      </w:r>
    </w:p>
  </w:footnote>
  <w:footnote w:type="continuationSeparator" w:id="0">
    <w:p w14:paraId="177D12EA" w14:textId="77777777" w:rsidR="00474E34" w:rsidRDefault="00474E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E34"/>
    <w:rsid w:val="001A7C09"/>
    <w:rsid w:val="00474E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4D454"/>
  <w15:chartTrackingRefBased/>
  <w15:docId w15:val="{C729BA4F-1328-46C0-951F-BBD9D2457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2019-03-27T20:57:00Z</dcterms:created>
  <dcterms:modified xsi:type="dcterms:W3CDTF">2019-03-27T20:58:00Z</dcterms:modified>
</cp:coreProperties>
</file>